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E8E63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BYFORD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14:paraId="71591386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014EF84A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97E50E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B3070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 xml:space="preserve">1411 </w:t>
      </w:r>
      <w:r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Turnour</w:t>
      </w:r>
      <w:proofErr w:type="spellEnd"/>
    </w:p>
    <w:p w14:paraId="14BE22A4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Milton(q.v.) and his wife, Alice(q.v.), deforciants of 2 </w:t>
      </w:r>
      <w:proofErr w:type="spellStart"/>
      <w:r>
        <w:rPr>
          <w:rFonts w:ascii="Times New Roman" w:hAnsi="Times New Roman" w:cs="Times New Roman"/>
          <w:sz w:val="24"/>
          <w:szCs w:val="24"/>
        </w:rPr>
        <w:t>tofts</w:t>
      </w:r>
      <w:proofErr w:type="spellEnd"/>
      <w:r>
        <w:rPr>
          <w:rFonts w:ascii="Times New Roman" w:hAnsi="Times New Roman" w:cs="Times New Roman"/>
          <w:sz w:val="24"/>
          <w:szCs w:val="24"/>
        </w:rPr>
        <w:t>, 7 acres of</w:t>
      </w:r>
    </w:p>
    <w:p w14:paraId="5D439AE9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and an acre of meadow in Byford, Herefordshire.</w:t>
      </w:r>
    </w:p>
    <w:p w14:paraId="059AB25E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http://www.medievalgenealogy.org.uk/fines/abstracts/CP_25_1_83_52.shtml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AB96BD6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AA03F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270DE" w14:textId="77777777" w:rsidR="00EB020B" w:rsidRDefault="00EB020B" w:rsidP="00EB0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p w14:paraId="4FB5FE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95A3" w14:textId="77777777" w:rsidR="00EB020B" w:rsidRDefault="00EB020B" w:rsidP="009139A6">
      <w:r>
        <w:separator/>
      </w:r>
    </w:p>
  </w:endnote>
  <w:endnote w:type="continuationSeparator" w:id="0">
    <w:p w14:paraId="64B8B914" w14:textId="77777777" w:rsidR="00EB020B" w:rsidRDefault="00EB02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4C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6F4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09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41BA9" w14:textId="77777777" w:rsidR="00EB020B" w:rsidRDefault="00EB020B" w:rsidP="009139A6">
      <w:r>
        <w:separator/>
      </w:r>
    </w:p>
  </w:footnote>
  <w:footnote w:type="continuationSeparator" w:id="0">
    <w:p w14:paraId="022FD07F" w14:textId="77777777" w:rsidR="00EB020B" w:rsidRDefault="00EB02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EE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22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93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20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020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23CE"/>
  <w15:chartTrackingRefBased/>
  <w15:docId w15:val="{59744CF9-A740-4FB4-AF04-8626A801B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02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83_5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2022-06-05T16:06:00Z</dcterms:created>
  <dcterms:modified xsi:type="dcterms:W3CDTF">2022-06-05T16:06:00Z</dcterms:modified>
</cp:coreProperties>
</file>